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GEFFRAY</w:t>
      </w:r>
      <w:r>
        <w:rPr>
          <w:rFonts w:ascii="Times New Roman" w:hAnsi="Times New Roman" w:cs="Times New Roman"/>
          <w:sz w:val="24"/>
          <w:szCs w:val="24"/>
        </w:rPr>
        <w:t xml:space="preserve">       (fl.1427)</w:t>
      </w:r>
    </w:p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5DB" w:rsidRDefault="001A25DB" w:rsidP="001A25D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Apr.1425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 of Launceston, Cornwall, by the Bishop.</w:t>
      </w:r>
    </w:p>
    <w:p w:rsidR="001A25DB" w:rsidRDefault="001A25DB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pp.96-7)</w:t>
      </w:r>
      <w:bookmarkStart w:id="0" w:name="_GoBack"/>
      <w:bookmarkEnd w:id="0"/>
    </w:p>
    <w:p w:rsidR="00BB394F" w:rsidRDefault="00BB394F" w:rsidP="00BB3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sub-deacon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Devon, by the Bishop.</w:t>
      </w:r>
    </w:p>
    <w:p w:rsidR="00BB394F" w:rsidRDefault="00BB394F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pp.106-7)</w:t>
      </w:r>
    </w:p>
    <w:p w:rsidR="00AE1566" w:rsidRDefault="00BB394F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</w:t>
      </w:r>
      <w:r w:rsidR="00AE1566">
        <w:rPr>
          <w:rFonts w:ascii="Times New Roman" w:hAnsi="Times New Roman" w:cs="Times New Roman"/>
          <w:sz w:val="24"/>
          <w:szCs w:val="24"/>
        </w:rPr>
        <w:tab/>
        <w:t xml:space="preserve">He was ordained deacon in the Priory of </w:t>
      </w:r>
      <w:proofErr w:type="spellStart"/>
      <w:r w:rsidR="00AE1566"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r w:rsidR="00AE1566">
        <w:rPr>
          <w:rFonts w:ascii="Times New Roman" w:hAnsi="Times New Roman" w:cs="Times New Roman"/>
          <w:sz w:val="24"/>
          <w:szCs w:val="24"/>
        </w:rPr>
        <w:t>, Cornwall,</w:t>
      </w:r>
    </w:p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083612" w:rsidRDefault="00083612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083612" w:rsidRDefault="00083612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(ibid.p.116)</w:t>
      </w:r>
    </w:p>
    <w:p w:rsidR="00AE1566" w:rsidRDefault="00AE1566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1A25DB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3612" w:rsidRDefault="00083612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p w:rsidR="00BB394F" w:rsidRPr="00AE1566" w:rsidRDefault="00BB394F" w:rsidP="00AE15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2016</w:t>
      </w:r>
    </w:p>
    <w:sectPr w:rsidR="00BB394F" w:rsidRPr="00AE15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566" w:rsidRDefault="00AE1566" w:rsidP="00E71FC3">
      <w:pPr>
        <w:spacing w:after="0" w:line="240" w:lineRule="auto"/>
      </w:pPr>
      <w:r>
        <w:separator/>
      </w:r>
    </w:p>
  </w:endnote>
  <w:endnote w:type="continuationSeparator" w:id="0">
    <w:p w:rsidR="00AE1566" w:rsidRDefault="00AE15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566" w:rsidRDefault="00AE1566" w:rsidP="00E71FC3">
      <w:pPr>
        <w:spacing w:after="0" w:line="240" w:lineRule="auto"/>
      </w:pPr>
      <w:r>
        <w:separator/>
      </w:r>
    </w:p>
  </w:footnote>
  <w:footnote w:type="continuationSeparator" w:id="0">
    <w:p w:rsidR="00AE1566" w:rsidRDefault="00AE15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566"/>
    <w:rsid w:val="00083612"/>
    <w:rsid w:val="001A25DB"/>
    <w:rsid w:val="00AB52E8"/>
    <w:rsid w:val="00AE1566"/>
    <w:rsid w:val="00B16D3F"/>
    <w:rsid w:val="00BB39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63896"/>
  <w15:chartTrackingRefBased/>
  <w15:docId w15:val="{EC146A14-CB47-4C61-870D-7BF8E312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2016-05-20T19:20:00Z</dcterms:created>
  <dcterms:modified xsi:type="dcterms:W3CDTF">2016-08-26T08:39:00Z</dcterms:modified>
</cp:coreProperties>
</file>